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97BAFB" w14:textId="77777777" w:rsidR="00CA1EBF" w:rsidRDefault="00CA1EBF" w:rsidP="00CA1E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CHAMBRE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4CED28CB" w14:textId="77777777" w:rsidR="00CA1EBF" w:rsidRDefault="00CA1EBF" w:rsidP="00CA1E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Litchfield.</w:t>
      </w:r>
    </w:p>
    <w:p w14:paraId="4142C618" w14:textId="77777777" w:rsidR="00CA1EBF" w:rsidRDefault="00CA1EBF" w:rsidP="00CA1EBF">
      <w:pPr>
        <w:pStyle w:val="NoSpacing"/>
        <w:rPr>
          <w:rFonts w:cs="Times New Roman"/>
          <w:szCs w:val="24"/>
        </w:rPr>
      </w:pPr>
    </w:p>
    <w:p w14:paraId="39B65219" w14:textId="77777777" w:rsidR="00CA1EBF" w:rsidRDefault="00CA1EBF" w:rsidP="00CA1EBF">
      <w:pPr>
        <w:pStyle w:val="NoSpacing"/>
        <w:rPr>
          <w:rFonts w:cs="Times New Roman"/>
          <w:szCs w:val="24"/>
        </w:rPr>
      </w:pPr>
    </w:p>
    <w:p w14:paraId="22785895" w14:textId="77777777" w:rsidR="00CA1EBF" w:rsidRDefault="00CA1EBF" w:rsidP="00CA1E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Dec.1414</w:t>
      </w:r>
      <w:r>
        <w:rPr>
          <w:rFonts w:cs="Times New Roman"/>
          <w:szCs w:val="24"/>
        </w:rPr>
        <w:tab/>
        <w:t>He was on a commission to levy and collect from all cities, boroughs and</w:t>
      </w:r>
    </w:p>
    <w:p w14:paraId="7DEB1B40" w14:textId="77777777" w:rsidR="00CA1EBF" w:rsidRDefault="00CA1EBF" w:rsidP="00CA1E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towns and from all secular lords of towns and other lay </w:t>
      </w:r>
      <w:proofErr w:type="gramStart"/>
      <w:r>
        <w:rPr>
          <w:rFonts w:cs="Times New Roman"/>
          <w:szCs w:val="24"/>
        </w:rPr>
        <w:t>persons</w:t>
      </w:r>
      <w:proofErr w:type="gramEnd"/>
      <w:r>
        <w:rPr>
          <w:rFonts w:cs="Times New Roman"/>
          <w:szCs w:val="24"/>
        </w:rPr>
        <w:t xml:space="preserve"> having goods</w:t>
      </w:r>
    </w:p>
    <w:p w14:paraId="3F815F42" w14:textId="77777777" w:rsidR="00CA1EBF" w:rsidRDefault="00CA1EBF" w:rsidP="00CA1E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possessions and from others both great and small in Staffordshire</w:t>
      </w:r>
    </w:p>
    <w:p w14:paraId="61304E4D" w14:textId="77777777" w:rsidR="00CA1EBF" w:rsidRDefault="00CA1EBF" w:rsidP="00CA1E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taxes of two whole fifteenths and tenths.</w:t>
      </w:r>
    </w:p>
    <w:p w14:paraId="1538CC52" w14:textId="77777777" w:rsidR="00CA1EBF" w:rsidRDefault="00CA1EBF" w:rsidP="00CA1E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1413-22 p.85)</w:t>
      </w:r>
    </w:p>
    <w:p w14:paraId="3F03324B" w14:textId="77777777" w:rsidR="00CA1EBF" w:rsidRDefault="00CA1EBF" w:rsidP="00CA1EBF">
      <w:pPr>
        <w:pStyle w:val="NoSpacing"/>
        <w:rPr>
          <w:rFonts w:cs="Times New Roman"/>
          <w:szCs w:val="24"/>
        </w:rPr>
      </w:pPr>
    </w:p>
    <w:p w14:paraId="78AD2C2D" w14:textId="77777777" w:rsidR="00CA1EBF" w:rsidRDefault="00CA1EBF" w:rsidP="00CA1EBF">
      <w:pPr>
        <w:pStyle w:val="NoSpacing"/>
        <w:rPr>
          <w:rFonts w:cs="Times New Roman"/>
          <w:szCs w:val="24"/>
        </w:rPr>
      </w:pPr>
    </w:p>
    <w:p w14:paraId="2684BEBF" w14:textId="77777777" w:rsidR="00CA1EBF" w:rsidRDefault="00CA1EBF" w:rsidP="00CA1E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November 2024</w:t>
      </w:r>
    </w:p>
    <w:p w14:paraId="224973A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F9DF07" w14:textId="77777777" w:rsidR="00CA1EBF" w:rsidRDefault="00CA1EBF" w:rsidP="009139A6">
      <w:r>
        <w:separator/>
      </w:r>
    </w:p>
  </w:endnote>
  <w:endnote w:type="continuationSeparator" w:id="0">
    <w:p w14:paraId="4BD49525" w14:textId="77777777" w:rsidR="00CA1EBF" w:rsidRDefault="00CA1E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EE2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49ED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C4A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50B73E" w14:textId="77777777" w:rsidR="00CA1EBF" w:rsidRDefault="00CA1EBF" w:rsidP="009139A6">
      <w:r>
        <w:separator/>
      </w:r>
    </w:p>
  </w:footnote>
  <w:footnote w:type="continuationSeparator" w:id="0">
    <w:p w14:paraId="43E3E2E8" w14:textId="77777777" w:rsidR="00CA1EBF" w:rsidRDefault="00CA1E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A553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ACEE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56D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EBF"/>
    <w:rsid w:val="000666E0"/>
    <w:rsid w:val="002510B7"/>
    <w:rsid w:val="00270799"/>
    <w:rsid w:val="00492505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A1EBF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67232"/>
  <w15:chartTrackingRefBased/>
  <w15:docId w15:val="{09321181-BB8A-4681-93AE-7CAF19C0D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2024-11-03T16:30:00Z</dcterms:created>
  <dcterms:modified xsi:type="dcterms:W3CDTF">2024-11-03T16:30:00Z</dcterms:modified>
</cp:coreProperties>
</file>